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78F" w:rsidRPr="00A37F28" w:rsidRDefault="00EF178F" w:rsidP="00DE137D">
      <w:pPr>
        <w:spacing w:after="0" w:line="240" w:lineRule="auto"/>
        <w:ind w:right="1722"/>
        <w:rPr>
          <w:rFonts w:ascii="Times New Roman" w:hAnsi="Times New Roman"/>
          <w:sz w:val="24"/>
          <w:szCs w:val="24"/>
        </w:rPr>
      </w:pPr>
      <w:r w:rsidRPr="00A37F2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A37F28">
        <w:rPr>
          <w:rFonts w:ascii="Times New Roman" w:hAnsi="Times New Roman"/>
          <w:sz w:val="24"/>
          <w:szCs w:val="24"/>
        </w:rPr>
        <w:t>Додаток 2</w:t>
      </w:r>
      <w:r w:rsidRPr="00A37F28">
        <w:rPr>
          <w:rFonts w:ascii="Times New Roman" w:hAnsi="Times New Roman"/>
          <w:b/>
          <w:sz w:val="24"/>
          <w:szCs w:val="24"/>
        </w:rPr>
        <w:t xml:space="preserve"> </w:t>
      </w:r>
    </w:p>
    <w:p w:rsidR="00EF178F" w:rsidRPr="00A37F28" w:rsidRDefault="00EF178F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A37F28">
        <w:rPr>
          <w:rFonts w:ascii="Times New Roman" w:hAnsi="Times New Roman"/>
          <w:sz w:val="24"/>
          <w:szCs w:val="24"/>
        </w:rPr>
        <w:t xml:space="preserve">до Цільової </w:t>
      </w:r>
      <w:r>
        <w:rPr>
          <w:rFonts w:ascii="Times New Roman" w:hAnsi="Times New Roman"/>
          <w:sz w:val="24"/>
          <w:szCs w:val="24"/>
        </w:rPr>
        <w:t xml:space="preserve">соціальної </w:t>
      </w:r>
      <w:r w:rsidRPr="00A37F28">
        <w:rPr>
          <w:rFonts w:ascii="Times New Roman" w:hAnsi="Times New Roman"/>
          <w:sz w:val="24"/>
          <w:szCs w:val="24"/>
        </w:rPr>
        <w:t xml:space="preserve">програми </w:t>
      </w:r>
    </w:p>
    <w:p w:rsidR="00EF178F" w:rsidRPr="00A37F28" w:rsidRDefault="00EF178F" w:rsidP="00DE137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підтримки сім</w:t>
      </w:r>
      <w:r w:rsidRPr="00A37F28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>ї, запобігання та</w:t>
      </w:r>
    </w:p>
    <w:p w:rsidR="00EF178F" w:rsidRDefault="00EF178F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протидії домашньому насильству та /або</w:t>
      </w:r>
    </w:p>
    <w:p w:rsidR="00EF178F" w:rsidRDefault="00EF178F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насильству за ознакою статі, протидії</w:t>
      </w:r>
    </w:p>
    <w:p w:rsidR="00EF178F" w:rsidRDefault="00EF178F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торгівлі людьми, забезпечення</w:t>
      </w:r>
    </w:p>
    <w:p w:rsidR="00EF178F" w:rsidRDefault="00EF178F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рівних прав та можливостей жінок і </w:t>
      </w:r>
    </w:p>
    <w:p w:rsidR="00EF178F" w:rsidRPr="00A37F28" w:rsidRDefault="00EF178F" w:rsidP="00A37F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чоловіків </w:t>
      </w:r>
      <w:r w:rsidRPr="00A37F28">
        <w:rPr>
          <w:rFonts w:ascii="Times New Roman" w:hAnsi="Times New Roman"/>
          <w:sz w:val="24"/>
          <w:szCs w:val="24"/>
        </w:rPr>
        <w:t>Нововолинської міської</w:t>
      </w:r>
    </w:p>
    <w:p w:rsidR="00EF178F" w:rsidRPr="00A37F28" w:rsidRDefault="00EF178F" w:rsidP="00DE137D">
      <w:pPr>
        <w:tabs>
          <w:tab w:val="left" w:pos="1113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т</w:t>
      </w:r>
      <w:r w:rsidRPr="00A37F28">
        <w:rPr>
          <w:rFonts w:ascii="Times New Roman" w:hAnsi="Times New Roman"/>
          <w:sz w:val="24"/>
          <w:szCs w:val="24"/>
        </w:rPr>
        <w:t xml:space="preserve">ериторіальної громади на 2026-2028 роки      </w:t>
      </w:r>
    </w:p>
    <w:p w:rsidR="00EF178F" w:rsidRPr="00A37F28" w:rsidRDefault="00EF178F" w:rsidP="00DE137D">
      <w:pPr>
        <w:spacing w:after="0" w:line="240" w:lineRule="auto"/>
        <w:ind w:left="817"/>
        <w:jc w:val="center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37F28">
        <w:rPr>
          <w:rFonts w:ascii="Times New Roman" w:hAnsi="Times New Roman"/>
          <w:sz w:val="24"/>
          <w:szCs w:val="24"/>
        </w:rPr>
        <w:t xml:space="preserve">      </w:t>
      </w:r>
    </w:p>
    <w:p w:rsidR="00EF178F" w:rsidRPr="009A025E" w:rsidRDefault="00EF178F" w:rsidP="00DE137D">
      <w:pPr>
        <w:spacing w:after="0" w:line="240" w:lineRule="auto"/>
        <w:ind w:left="817"/>
        <w:jc w:val="center"/>
        <w:rPr>
          <w:rFonts w:ascii="Times New Roman" w:hAnsi="Times New Roman"/>
          <w:sz w:val="28"/>
          <w:szCs w:val="28"/>
        </w:rPr>
      </w:pPr>
      <w:r w:rsidRPr="00030C01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EF178F" w:rsidRPr="009C2E90" w:rsidRDefault="00EF178F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/>
          <w:b/>
          <w:sz w:val="28"/>
          <w:szCs w:val="28"/>
        </w:rPr>
        <w:t>Завдання і заходи реалізації</w:t>
      </w:r>
    </w:p>
    <w:p w:rsidR="00EF178F" w:rsidRDefault="00EF178F" w:rsidP="000361B5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Цільової </w:t>
      </w:r>
      <w:r>
        <w:rPr>
          <w:rFonts w:ascii="Times New Roman" w:hAnsi="Times New Roman"/>
          <w:b/>
          <w:sz w:val="28"/>
          <w:szCs w:val="28"/>
        </w:rPr>
        <w:t xml:space="preserve">соціальної </w:t>
      </w:r>
      <w:r w:rsidRPr="009C2E90">
        <w:rPr>
          <w:rFonts w:ascii="Times New Roman" w:hAnsi="Times New Roman"/>
          <w:b/>
          <w:sz w:val="28"/>
          <w:szCs w:val="28"/>
        </w:rPr>
        <w:t xml:space="preserve">програми </w:t>
      </w:r>
      <w:r>
        <w:rPr>
          <w:rFonts w:ascii="Times New Roman" w:hAnsi="Times New Roman"/>
          <w:b/>
          <w:sz w:val="28"/>
          <w:szCs w:val="28"/>
        </w:rPr>
        <w:t>підтримки сім</w:t>
      </w:r>
      <w:r w:rsidRPr="00014915"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</w:rPr>
        <w:t xml:space="preserve">ї, запобігання та протидії домашньому насильству та/або насильству за ознакою статі, протидії торгівлі людьми, забезпечення рівних прав та можливостей жінок і чоловіків </w:t>
      </w:r>
      <w:r w:rsidRPr="009C2E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Нововолинської міської територіальної громади </w:t>
      </w:r>
    </w:p>
    <w:p w:rsidR="00EF178F" w:rsidRPr="009C2E90" w:rsidRDefault="00EF178F" w:rsidP="00DE137D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на 2026-2028 роки                                                                                                                                              </w:t>
      </w:r>
    </w:p>
    <w:p w:rsidR="00EF178F" w:rsidRDefault="00EF178F"/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018"/>
        <w:gridCol w:w="3240"/>
        <w:gridCol w:w="837"/>
        <w:gridCol w:w="1683"/>
        <w:gridCol w:w="1152"/>
        <w:gridCol w:w="1134"/>
        <w:gridCol w:w="1134"/>
        <w:gridCol w:w="1134"/>
        <w:gridCol w:w="1026"/>
        <w:gridCol w:w="2093"/>
      </w:tblGrid>
      <w:tr w:rsidR="00EF178F" w:rsidRPr="00F37C9A" w:rsidTr="00800E6A">
        <w:trPr>
          <w:trHeight w:val="555"/>
        </w:trPr>
        <w:tc>
          <w:tcPr>
            <w:tcW w:w="568" w:type="dxa"/>
            <w:vMerge w:val="restart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18" w:type="dxa"/>
            <w:vMerge w:val="restart"/>
          </w:tcPr>
          <w:p w:rsidR="00EF178F" w:rsidRPr="00F37C9A" w:rsidRDefault="00EF178F" w:rsidP="00F37C9A">
            <w:pPr>
              <w:spacing w:after="0" w:line="240" w:lineRule="auto"/>
              <w:ind w:righ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Завдання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 w:val="restart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</w:tcPr>
          <w:p w:rsidR="00EF178F" w:rsidRPr="00F37C9A" w:rsidRDefault="00EF178F" w:rsidP="00F37C9A">
            <w:pPr>
              <w:tabs>
                <w:tab w:val="left" w:pos="1646"/>
              </w:tabs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Виконавці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 w:val="restart"/>
          </w:tcPr>
          <w:p w:rsidR="00EF178F" w:rsidRPr="00F37C9A" w:rsidRDefault="00EF178F" w:rsidP="00F37C9A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4428" w:type="dxa"/>
            <w:gridSpan w:val="4"/>
          </w:tcPr>
          <w:p w:rsidR="00EF178F" w:rsidRPr="00F37C9A" w:rsidRDefault="00EF178F" w:rsidP="00F37C9A">
            <w:pPr>
              <w:spacing w:after="0" w:line="240" w:lineRule="auto"/>
              <w:ind w:left="-1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Обсяги фінансування по роках, тис. грн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 w:val="restart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Очікуваний </w:t>
            </w:r>
            <w:r w:rsidRPr="00F37C9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78F" w:rsidRPr="00F37C9A" w:rsidTr="00800E6A">
        <w:trPr>
          <w:trHeight w:val="510"/>
        </w:trPr>
        <w:tc>
          <w:tcPr>
            <w:tcW w:w="568" w:type="dxa"/>
            <w:vMerge/>
          </w:tcPr>
          <w:p w:rsidR="00EF178F" w:rsidRPr="00F37C9A" w:rsidRDefault="00EF178F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EF178F" w:rsidRPr="00F37C9A" w:rsidRDefault="00EF178F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EF178F" w:rsidRPr="00F37C9A" w:rsidRDefault="00EF178F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EF178F" w:rsidRPr="00F37C9A" w:rsidRDefault="00EF178F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EF178F" w:rsidRPr="00F37C9A" w:rsidRDefault="00EF178F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EF178F" w:rsidRPr="00F37C9A" w:rsidRDefault="00EF178F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2093" w:type="dxa"/>
            <w:vMerge/>
          </w:tcPr>
          <w:p w:rsidR="00EF178F" w:rsidRPr="00F37C9A" w:rsidRDefault="00EF178F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престижу сім</w:t>
            </w:r>
            <w:r w:rsidRPr="00D41A5F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популяризація традиційних сімейних цінностей та національних родинних традицій</w:t>
            </w:r>
          </w:p>
        </w:tc>
        <w:tc>
          <w:tcPr>
            <w:tcW w:w="3240" w:type="dxa"/>
          </w:tcPr>
          <w:p w:rsidR="00EF178F" w:rsidRPr="00D41A5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A5F">
              <w:rPr>
                <w:rFonts w:ascii="Times New Roman" w:hAnsi="Times New Roman"/>
                <w:sz w:val="24"/>
                <w:szCs w:val="24"/>
              </w:rPr>
              <w:t>1.1. Проведення інформаційно-просвітницьких кампаній, культурологічних заходів, спрямованих на популяризацію сімейних цінностей та національних родинних традицій, формування культури планування сім</w:t>
            </w:r>
            <w:r w:rsidRPr="00D41A5F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 w:rsidRPr="00D41A5F">
              <w:rPr>
                <w:rFonts w:ascii="Times New Roman" w:hAnsi="Times New Roman"/>
                <w:sz w:val="24"/>
                <w:szCs w:val="24"/>
              </w:rPr>
              <w:t>ї, зокрема до Міжнародного дня сім</w:t>
            </w:r>
            <w:r w:rsidRPr="00D41A5F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 w:rsidRPr="00D41A5F">
              <w:rPr>
                <w:rFonts w:ascii="Times New Roman" w:hAnsi="Times New Roman"/>
                <w:sz w:val="24"/>
                <w:szCs w:val="24"/>
              </w:rPr>
              <w:t>ї, Дня матері, Дня родини, Дня батька, тощо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D41A5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/>
                <w:sz w:val="24"/>
                <w:szCs w:val="24"/>
              </w:rPr>
              <w:t>, управління освіти, Нововолинський міський центр соціальних служб, відділ культури, Нововолинський  відділ ДРАЦС у Володимирському районі Волинської області Західного міжрегіонального управління Міністерства юстиції, ВОБФ «Карітас-Волинь»</w:t>
            </w:r>
          </w:p>
        </w:tc>
        <w:tc>
          <w:tcPr>
            <w:tcW w:w="1152" w:type="dxa"/>
          </w:tcPr>
          <w:p w:rsidR="00EF178F" w:rsidRPr="00F37C9A" w:rsidRDefault="00EF178F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Зміцнення авторитету шлюбу, зменшення кількості розлучень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Pr="00EC5EF7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Проведення урочистих заходів щодо вшанування жінок, яким присвоєно почесне звання України «Мати-героїня»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Нововолинська міська рада, у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правління соціальної політики</w:t>
            </w:r>
            <w:r>
              <w:rPr>
                <w:rFonts w:ascii="Times New Roman" w:hAnsi="Times New Roman"/>
                <w:sz w:val="24"/>
                <w:szCs w:val="24"/>
              </w:rPr>
              <w:t>, відділ культури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позитивного ставлення до багатодітності. Підвищення статусу багатодітних матерів, які забезпечують належні умови для всебічного розвитку дітей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Впровадження основних напрямів просвітницької діяльності для дівчаток, підлітків, молодих жінок з питань здорового способу життя та підготовки до планування вагітності.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лекцій, розміщення інформації, соціальної реклами на інтернет-сайтах, скриньок запитань-відповідей у закладах освіти.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і розповсюдження інформаційно-методичних матеріалів для дівчаток, учнівської та студентської молоді з питань збереження репродуктивного здоров</w:t>
            </w:r>
            <w:r w:rsidRPr="00CF068F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я, профілактики інфекцій, що передаються статевим щляхом, TORCH-інфекції та ВІЛ-інфекції (листівки, буклети, плакати тощо), а також відповідального ставлення до створення сім</w:t>
            </w:r>
            <w:r w:rsidRPr="00CF068F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ї.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Відновлення роботи «Школи відповідального батьківства». 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лекцій для підготовки вагітних та партнерів до пологів.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групи для надання допомоги післяпологовому періоді з підтримки грудного вигодовування.</w:t>
            </w:r>
          </w:p>
          <w:p w:rsidR="00EF178F" w:rsidRPr="00CF06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КНП «Нововолинська центральна міська лікарня»</w:t>
            </w:r>
          </w:p>
        </w:tc>
        <w:tc>
          <w:tcPr>
            <w:tcW w:w="1152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Збільшення рівня поінформованості молоді та жіночого населення щодо репродуктивного та статевого здоров</w:t>
            </w:r>
            <w:r w:rsidRPr="00C84284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я, сприяння веденню здорового способу життя.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Збільшення відсотка нормальних пологів та забезпечення тривалого грудного вигодовування новонародженим.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соціально-вразливих категорій сімей</w:t>
            </w: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1.Забезпечення прав багатодітних сімей Нововолинської міської територіальної громади на пільги, визначені чинним законодавством, зокрема, шляхом видачі бланків посвідчень батьків багатодітної сім</w:t>
            </w:r>
            <w:r w:rsidRPr="00C84284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 та посвідчень дитини з багатодітної сім</w:t>
            </w:r>
            <w:r w:rsidRPr="00C84284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152" w:type="dxa"/>
          </w:tcPr>
          <w:p w:rsidR="00EF178F" w:rsidRPr="00636FB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EF178F" w:rsidRPr="00636FB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EF178F" w:rsidRPr="00636FB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EF178F" w:rsidRPr="00636FB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26" w:type="dxa"/>
          </w:tcPr>
          <w:p w:rsidR="00EF178F" w:rsidRPr="00636FB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093" w:type="dxa"/>
          </w:tcPr>
          <w:p w:rsidR="00EF178F" w:rsidRPr="00636FB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багатодітних сімей правом на пільги згідно з вимогами чинного законодавства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координації та ефективної взаємодії спеціально уповноважених органів та установ, що здійснюють заходи у сфері запобігання та протидії домашньому насильству</w:t>
            </w: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Забезпечення розгляду питань із запобігання та протидії домашньому насильству на засіданнях Координаційної ради з питань сім</w:t>
            </w:r>
            <w:r w:rsidRPr="000752E0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Члени координаційної ради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міжвідомчої взаємодії суб’єктів, які здійснюють заходи у сфері запобігання та протидії домашньому насильству.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Забезпечення реалізації програми для кривдників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152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Сприяння засвоєння кривдником моделі сімейного життя на засадах гендерної рівності, взаєморозуміння,взаємоповаги 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3.3.Забезпечення реалізації програми для постраждалих від  насильства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152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комплексної підтримки та соціально-психологічної реабілітації постраждалих осіб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Забезпечення системної роботи щодо ведення обліку кривдників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Відділення поліції № 1 (м.Нововолинськ) Володимирського РВП ГУНП у Волинській області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Приймає повідомлення про направлення особи для проходження програм для кривдників. Ведення реєстру обліку повідомлень про кривдників, заяв кривдників на проходження корекційної програми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 Індивідуальне виконання корекційної програми для кривдників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у кривдника відповідального ставлення до власної поведінки та її наслідків для себе та оточуючих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 Індивідуальне виконання програми для постраждалих від насильства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Подолання наслідків насильства, відновлення психологічної рівноваги, формування навичок безпечної поведінки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поінформованості населення про форми, прояви, причини і наслідки домашнього насильства та/або насильства за ознакою статі. Формування у суспільстві нетерпимого ставлення до насильницької моделі поведінки.</w:t>
            </w: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4.1.Оприлюднення даних про суб’єктів, які здійснюють заходи у сфері запобігання та протидії домашньому насильству та/або насильству за ознакою статі та забезпечення доступу до даної інформації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служб, служба у справах дітей, Відділення поліції № 1 (м.Нововолинськ) Володимирського РВП ГУНП у Волинській області, КНП «Нововолинський центр ПМСД» </w:t>
            </w:r>
          </w:p>
        </w:tc>
        <w:tc>
          <w:tcPr>
            <w:tcW w:w="1152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доступної інформації мешканцям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4.2.Проведення скоординованих інформаційно-просвітницьких кампаній для усіх верств населення (діти, молодь,особи з інвалідністю, особи похилого віку, ВПО, учасники АТО/ООС та члени їх родин, інші соціальні групи), спрямованих на запобігання та протидію домашньому насильству та/або насильству за ознакою статі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Відділення поліції № 1 (м.Нововолинськ) Володимирського РВП ГУНП у Волинській області, КНП «Нововолинський центр ПМСД»</w:t>
            </w:r>
          </w:p>
        </w:tc>
        <w:tc>
          <w:tcPr>
            <w:tcW w:w="1152" w:type="dxa"/>
          </w:tcPr>
          <w:p w:rsidR="00EF178F" w:rsidRDefault="00EF178F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F178F" w:rsidRDefault="00EF178F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178F" w:rsidRDefault="00EF178F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Default="00EF178F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ефективного інформування населення про прояви насильства та види допомоги постраждалим особам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 Проведення –заходів у рамках Всеукраїнської акції «16 днів проти насильства»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управління освіти, Відділення поліції № 1 (м.Нововолинськ) Володимирського РВП ГУНП у Волинській області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Посилення обізнаності широких верств населення громади з проблематики домашнього насильства, створення запобіжних і захисних механізмів боротьби з усіма формами насильства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Надання допомоги та захисту постраждалим особам. Забезпечення діяльності Денного центру соціально-психологічної допомоги особам, які постраждали від домашнього насильства та насильства за ознакою статі.</w:t>
            </w: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5.1.Забезпечення своєчасного виявлення та охоплення якісними соціальними послугами осіб та сімей вразливих категорій, насамперед сімей з дітьми, які перебувають у складних життєвих обставинах, в тому числі постраждалих від домашнього насильства та/або насильства за ознакою статі, сексуального насильства, пов’язаного з конфліктом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Відділення поліції № 1 (м.Нововолинськ) Володимирського РВП ГУНП у Волинській області, КНП «Нововолинський центр ПМСД»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отримання соціальних послуг сім</w:t>
            </w:r>
            <w:r w:rsidRPr="002D7819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ями, які опинились у складних життєвих обставинах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5.2.Забезпечення діяльності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управління соціальної політики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Надання соціально-психологічної допомоги  та підтримки постраждалим особам 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усвідомлення проблеми торгівлі людьми, сприяння само ідентифікації постраждалих осіб та обізнаності населення</w:t>
            </w: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6.1.Проведення інформаційно-просвітницьких кампаній, акцій, тощо із залученням громадських організацій, засобів масової інформації, а також суб’єктів взаємодії, які здійснюють заходи у сфері протидії торгівлі людьми (зокрема, до Всесвітнього дня боротьби з торгівлею людьми, Європейського дня боротьби з торгівлею людьми), тощо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Нововолинське управління Володимир-Волинської філії ВОЦЗ, </w:t>
            </w:r>
            <w:r w:rsidRPr="00F37C9A">
              <w:rPr>
                <w:rFonts w:ascii="Times New Roman" w:hAnsi="Times New Roman"/>
              </w:rPr>
              <w:t>Нововолинський міський центр соціальних служб</w:t>
            </w:r>
            <w:r>
              <w:rPr>
                <w:rFonts w:ascii="Times New Roman" w:hAnsi="Times New Roman"/>
              </w:rPr>
              <w:t>, управління соціальної політики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Зростання кількості обізнаних та само ідентифікованих осіб, які постраждали від торгівлі людьми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6.2.Виготовлення, розміщення та поширення інформаційної продукції з питань протидії торгівлі людьми, спрямованої на запобігання потраплянню населення в ситуації, пов’язані з торгівлею людьми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</w:rPr>
              <w:t>Нововолинський міський центр соціальних служб</w:t>
            </w:r>
            <w:r>
              <w:rPr>
                <w:rFonts w:ascii="Times New Roman" w:hAnsi="Times New Roman"/>
              </w:rPr>
              <w:t>, управління соціальної політики</w:t>
            </w:r>
          </w:p>
        </w:tc>
        <w:tc>
          <w:tcPr>
            <w:tcW w:w="1152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поінформованості населення щодо ризиків потрапляння в ситуації, пов’язані з торгівлею людьми, можливостей їх уникнення та отримання допомоги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поінформованості учасників освітнього процесу щодо шляхів уникнення ризиків потрапляння в ситуації торгівлі людьми та можливостей отримання допомоги з метою формування у громадян навичок безпечної поведінки</w:t>
            </w: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7.1.Проведення інформаційно-просвітницьких акцій з питань протидії торгівлі людьми серед учасників освітнього процесу та по шукачів роботи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служб, заклади освіти, </w:t>
            </w:r>
            <w:r>
              <w:rPr>
                <w:rFonts w:ascii="Times New Roman" w:hAnsi="Times New Roman"/>
              </w:rPr>
              <w:t>Нововолинське управління Володимир-Волинської філії ВОЦЗ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уміння об’єктивно оцінювати суспільні небезпеки у здобувачів освіти та по шукачів роботи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7.2.Розмішення на сайті Нововолинської міської територіальної громади, мережі Фейсбук інформації з питань попередження потрапляння в ситуацію торгівлі людьми,поширення інформації про роботу Національної дитячої гарячої лінії з питань запобігання домашнього насильства, торгівлі людьми та гендерної дискримінації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заклади освіти, Нововолинський міський центр соціальних служб,</w:t>
            </w:r>
            <w:r>
              <w:rPr>
                <w:rFonts w:ascii="Times New Roman" w:hAnsi="Times New Roman"/>
              </w:rPr>
              <w:t xml:space="preserve"> служба у справах дітей, Нововолинське управління Володимир-Волинської філії ВОЦЗ,Відділення поліції № 1</w:t>
            </w:r>
            <w:r>
              <w:rPr>
                <w:rFonts w:ascii="Times New Roman" w:hAnsi="Times New Roman"/>
                <w:sz w:val="24"/>
                <w:szCs w:val="24"/>
              </w:rPr>
              <w:t>(м.Нововолинськ) Володимирського РВП ГУНП у Волинській області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F178F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Підвищення ефективності проведення просвітницьких заходів серед дітей та молоді щодо протидії торгівлі людьми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Посилення інституційного механізму утвердження гендерної рівності</w:t>
            </w: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8.1.Забезпечення розгляду питань з гендерної проблематики на засіданнях Координаційної ради з питань сім</w:t>
            </w:r>
            <w:r w:rsidRPr="00D934B8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гендерної рівності, запобігання та протидії домашньому насильству та/або насильству за ознакою статі, протидії торгівлі людьми Нововолинської міської територіальної громади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391011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Члени Координаційної ради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Удосконалення механізму міжвідомчої взаємодії суб’єктів, які здійснюють заходи з утвердження гендерної рівності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гендерної компетентності представників різних сфер суспільства</w:t>
            </w: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9.1.Проведення інформаційно-роз</w:t>
            </w:r>
            <w:r w:rsidRPr="00FC7335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яснювальної роботи серед пошукачів роботи та роботодавців з питань подолання гендерних стереотипів та попередження дискримінації за ознакою статі в сфері зайнятості та праці, крім визначених законодавством випадків обмеження праці жінок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</w:rPr>
              <w:t xml:space="preserve"> Нововолинське управління Володимир-Волинської філії ВОЦЗ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Підвищення рівня обізнаності населення та роботодавців з питань попередження дискримінації за ознакою статі, рівності співробітників у сфері праці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9.2.Проведення інформаційно-просвітницьких кампаній, освітніх, культурно-мистецьких заходів, зокрема, виготовлення та розміщення інформаційної продукції з питань забезпечення рівних прав та можливостей жінок і чоловіків, подолання гендерних стереотипів та протидії дискримінації за ознакою статі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</w:rPr>
              <w:t xml:space="preserve"> Нововолинське управління Володимир-Волинської філії ВОЦЗ, Нововолинський міський центр соціальних служб, відділ культури, управління освіти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Подолання гендерних стереотипних уявлень, підвищення рівня правової обізнаності та мотивування до громадської активності</w:t>
            </w:r>
          </w:p>
        </w:tc>
      </w:tr>
      <w:tr w:rsidR="00EF178F" w:rsidRPr="00F37C9A" w:rsidTr="00800E6A">
        <w:tc>
          <w:tcPr>
            <w:tcW w:w="56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9.3. Проведення виховних заходів (акцій, інформаційних годин, квестів), спрямованих на формування у молоді стійких переконань щодо норм культури толерантності та гендерної рівності</w:t>
            </w:r>
          </w:p>
        </w:tc>
        <w:tc>
          <w:tcPr>
            <w:tcW w:w="837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</w:rPr>
              <w:t xml:space="preserve"> Нововолинське управління Володимир-Волинської філії ВОЦЗ, Нововолинський міський центр соціальних служб, управління освіти</w:t>
            </w:r>
          </w:p>
        </w:tc>
        <w:tc>
          <w:tcPr>
            <w:tcW w:w="1152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F178F" w:rsidRPr="00F37C9A" w:rsidRDefault="00EF178F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Підвищення рівня обізнаності молоді з питань забезпечення рівних прав та можливостей жінок і чоловіків</w:t>
            </w:r>
          </w:p>
        </w:tc>
      </w:tr>
    </w:tbl>
    <w:p w:rsidR="00EF178F" w:rsidRDefault="00EF178F" w:rsidP="00711DAE">
      <w:pPr>
        <w:jc w:val="both"/>
        <w:rPr>
          <w:rFonts w:ascii="Times New Roman" w:hAnsi="Times New Roman"/>
          <w:sz w:val="28"/>
          <w:szCs w:val="28"/>
        </w:rPr>
      </w:pPr>
    </w:p>
    <w:p w:rsidR="00EF178F" w:rsidRDefault="00EF178F" w:rsidP="00711DAE">
      <w:pPr>
        <w:jc w:val="both"/>
        <w:rPr>
          <w:rFonts w:ascii="Times New Roman" w:hAnsi="Times New Roman"/>
          <w:sz w:val="28"/>
          <w:szCs w:val="28"/>
        </w:rPr>
      </w:pPr>
    </w:p>
    <w:p w:rsidR="00EF178F" w:rsidRDefault="00EF178F" w:rsidP="00711DAE">
      <w:pPr>
        <w:jc w:val="both"/>
      </w:pPr>
      <w:r w:rsidRPr="00A106FB">
        <w:rPr>
          <w:rFonts w:ascii="Times New Roman" w:hAnsi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/>
          <w:sz w:val="28"/>
          <w:szCs w:val="28"/>
        </w:rPr>
        <w:t>ЖУРАВСЬКА</w:t>
      </w:r>
    </w:p>
    <w:p w:rsidR="00EF178F" w:rsidRDefault="00EF178F" w:rsidP="00711DAE">
      <w:pPr>
        <w:jc w:val="both"/>
      </w:pPr>
      <w:r>
        <w:t xml:space="preserve">         </w:t>
      </w:r>
    </w:p>
    <w:p w:rsidR="00EF178F" w:rsidRDefault="00EF178F" w:rsidP="00711DAE">
      <w:pPr>
        <w:jc w:val="both"/>
      </w:pPr>
    </w:p>
    <w:sectPr w:rsidR="00EF178F" w:rsidSect="002D4A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850" w:bottom="1417" w:left="85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78F" w:rsidRDefault="00EF178F" w:rsidP="00FB279F">
      <w:pPr>
        <w:spacing w:after="0" w:line="240" w:lineRule="auto"/>
      </w:pPr>
      <w:r>
        <w:separator/>
      </w:r>
    </w:p>
  </w:endnote>
  <w:endnote w:type="continuationSeparator" w:id="0">
    <w:p w:rsidR="00EF178F" w:rsidRDefault="00EF178F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8F" w:rsidRDefault="00EF17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8F" w:rsidRDefault="00EF178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8F" w:rsidRDefault="00EF17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78F" w:rsidRDefault="00EF178F" w:rsidP="00FB279F">
      <w:pPr>
        <w:spacing w:after="0" w:line="240" w:lineRule="auto"/>
      </w:pPr>
      <w:r>
        <w:separator/>
      </w:r>
    </w:p>
  </w:footnote>
  <w:footnote w:type="continuationSeparator" w:id="0">
    <w:p w:rsidR="00EF178F" w:rsidRDefault="00EF178F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8F" w:rsidRDefault="00EF178F" w:rsidP="0003016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178F" w:rsidRDefault="00EF17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8F" w:rsidRDefault="00EF178F" w:rsidP="0003016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F178F" w:rsidRDefault="00EF178F">
    <w:pPr>
      <w:pStyle w:val="Header"/>
      <w:jc w:val="center"/>
    </w:pPr>
  </w:p>
  <w:p w:rsidR="00EF178F" w:rsidRDefault="00EF178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8F" w:rsidRDefault="00EF178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776"/>
    <w:rsid w:val="00004D23"/>
    <w:rsid w:val="00011123"/>
    <w:rsid w:val="00014915"/>
    <w:rsid w:val="00030169"/>
    <w:rsid w:val="00030C01"/>
    <w:rsid w:val="00034A10"/>
    <w:rsid w:val="000361B5"/>
    <w:rsid w:val="000363C1"/>
    <w:rsid w:val="0004139E"/>
    <w:rsid w:val="000752E0"/>
    <w:rsid w:val="00086449"/>
    <w:rsid w:val="00086B06"/>
    <w:rsid w:val="00090FEB"/>
    <w:rsid w:val="000D16B2"/>
    <w:rsid w:val="000E76B9"/>
    <w:rsid w:val="00101097"/>
    <w:rsid w:val="00103460"/>
    <w:rsid w:val="00103A8F"/>
    <w:rsid w:val="0011041C"/>
    <w:rsid w:val="00160334"/>
    <w:rsid w:val="00164F88"/>
    <w:rsid w:val="0019434B"/>
    <w:rsid w:val="001A778E"/>
    <w:rsid w:val="001B41BA"/>
    <w:rsid w:val="001C7D2E"/>
    <w:rsid w:val="001D5873"/>
    <w:rsid w:val="001D76DD"/>
    <w:rsid w:val="001E294E"/>
    <w:rsid w:val="00200404"/>
    <w:rsid w:val="002229F3"/>
    <w:rsid w:val="00237F05"/>
    <w:rsid w:val="00247FD4"/>
    <w:rsid w:val="00251B36"/>
    <w:rsid w:val="00255DE6"/>
    <w:rsid w:val="0025629B"/>
    <w:rsid w:val="002574B0"/>
    <w:rsid w:val="002816AA"/>
    <w:rsid w:val="00297646"/>
    <w:rsid w:val="002C4CE0"/>
    <w:rsid w:val="002D4A12"/>
    <w:rsid w:val="002D6C59"/>
    <w:rsid w:val="002D7819"/>
    <w:rsid w:val="002F47D5"/>
    <w:rsid w:val="002F72BC"/>
    <w:rsid w:val="00310CA4"/>
    <w:rsid w:val="00391011"/>
    <w:rsid w:val="00394384"/>
    <w:rsid w:val="003E1E2C"/>
    <w:rsid w:val="00405606"/>
    <w:rsid w:val="00432D63"/>
    <w:rsid w:val="00450F51"/>
    <w:rsid w:val="004B793C"/>
    <w:rsid w:val="00512B98"/>
    <w:rsid w:val="005475C2"/>
    <w:rsid w:val="00547F56"/>
    <w:rsid w:val="0058262E"/>
    <w:rsid w:val="00591E42"/>
    <w:rsid w:val="00595F45"/>
    <w:rsid w:val="005C1336"/>
    <w:rsid w:val="005C7E76"/>
    <w:rsid w:val="005D3B56"/>
    <w:rsid w:val="005F7901"/>
    <w:rsid w:val="00600ACB"/>
    <w:rsid w:val="00614707"/>
    <w:rsid w:val="00623576"/>
    <w:rsid w:val="006348DC"/>
    <w:rsid w:val="00636FBA"/>
    <w:rsid w:val="006505F6"/>
    <w:rsid w:val="006B3674"/>
    <w:rsid w:val="006C2B02"/>
    <w:rsid w:val="006E286D"/>
    <w:rsid w:val="006F2F2C"/>
    <w:rsid w:val="00710DA9"/>
    <w:rsid w:val="00711DAE"/>
    <w:rsid w:val="0072783D"/>
    <w:rsid w:val="0073137A"/>
    <w:rsid w:val="007662BB"/>
    <w:rsid w:val="007B0384"/>
    <w:rsid w:val="00800E6A"/>
    <w:rsid w:val="008212B4"/>
    <w:rsid w:val="00833D01"/>
    <w:rsid w:val="00834851"/>
    <w:rsid w:val="00834E3E"/>
    <w:rsid w:val="008550A8"/>
    <w:rsid w:val="008643FC"/>
    <w:rsid w:val="008918D4"/>
    <w:rsid w:val="00952D6F"/>
    <w:rsid w:val="00963844"/>
    <w:rsid w:val="0099326F"/>
    <w:rsid w:val="009A025E"/>
    <w:rsid w:val="009C2E90"/>
    <w:rsid w:val="009C71A5"/>
    <w:rsid w:val="009D1C8C"/>
    <w:rsid w:val="009F38D7"/>
    <w:rsid w:val="00A06879"/>
    <w:rsid w:val="00A106FB"/>
    <w:rsid w:val="00A12DC1"/>
    <w:rsid w:val="00A37F28"/>
    <w:rsid w:val="00A52561"/>
    <w:rsid w:val="00A82438"/>
    <w:rsid w:val="00AF3F9F"/>
    <w:rsid w:val="00B36D67"/>
    <w:rsid w:val="00B76333"/>
    <w:rsid w:val="00B8342E"/>
    <w:rsid w:val="00BD60D0"/>
    <w:rsid w:val="00BE2EF5"/>
    <w:rsid w:val="00BF5CC8"/>
    <w:rsid w:val="00C625E7"/>
    <w:rsid w:val="00C62AE2"/>
    <w:rsid w:val="00C723F4"/>
    <w:rsid w:val="00C84284"/>
    <w:rsid w:val="00C86414"/>
    <w:rsid w:val="00C93029"/>
    <w:rsid w:val="00C943BB"/>
    <w:rsid w:val="00C97A90"/>
    <w:rsid w:val="00CF068F"/>
    <w:rsid w:val="00CF652F"/>
    <w:rsid w:val="00D41A5F"/>
    <w:rsid w:val="00D4401D"/>
    <w:rsid w:val="00D458AF"/>
    <w:rsid w:val="00D521D2"/>
    <w:rsid w:val="00D7364E"/>
    <w:rsid w:val="00D7594F"/>
    <w:rsid w:val="00D77420"/>
    <w:rsid w:val="00D934B8"/>
    <w:rsid w:val="00DA4FD9"/>
    <w:rsid w:val="00DB2D73"/>
    <w:rsid w:val="00DD0A7E"/>
    <w:rsid w:val="00DD3801"/>
    <w:rsid w:val="00DD6776"/>
    <w:rsid w:val="00DE137D"/>
    <w:rsid w:val="00DE1DE2"/>
    <w:rsid w:val="00E103F0"/>
    <w:rsid w:val="00E32B5C"/>
    <w:rsid w:val="00E668FD"/>
    <w:rsid w:val="00E80AC5"/>
    <w:rsid w:val="00E95E1B"/>
    <w:rsid w:val="00EC518A"/>
    <w:rsid w:val="00EC5EF7"/>
    <w:rsid w:val="00EF178F"/>
    <w:rsid w:val="00EF185F"/>
    <w:rsid w:val="00EF3723"/>
    <w:rsid w:val="00F112A9"/>
    <w:rsid w:val="00F35B60"/>
    <w:rsid w:val="00F365B9"/>
    <w:rsid w:val="00F37C9A"/>
    <w:rsid w:val="00F74AB9"/>
    <w:rsid w:val="00F92ED6"/>
    <w:rsid w:val="00FB279F"/>
    <w:rsid w:val="00FC7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9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51B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B36D67"/>
    <w:pPr>
      <w:spacing w:after="0" w:line="240" w:lineRule="auto"/>
      <w:ind w:left="720"/>
      <w:contextualSpacing/>
    </w:pPr>
    <w:rPr>
      <w:rFonts w:ascii="Times New Roman" w:hAnsi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3B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27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279F"/>
    <w:rPr>
      <w:rFonts w:cs="Times New Roman"/>
    </w:rPr>
  </w:style>
  <w:style w:type="character" w:styleId="PageNumber">
    <w:name w:val="page number"/>
    <w:basedOn w:val="DefaultParagraphFont"/>
    <w:uiPriority w:val="99"/>
    <w:rsid w:val="002D4A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687</TotalTime>
  <Pages>13</Pages>
  <Words>9832</Words>
  <Characters>5605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NACHSPORT</cp:lastModifiedBy>
  <cp:revision>92</cp:revision>
  <cp:lastPrinted>2025-07-08T14:10:00Z</cp:lastPrinted>
  <dcterms:created xsi:type="dcterms:W3CDTF">2025-06-19T05:18:00Z</dcterms:created>
  <dcterms:modified xsi:type="dcterms:W3CDTF">2025-07-14T12:23:00Z</dcterms:modified>
</cp:coreProperties>
</file>